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 xml:space="preserve">Declara situação de caráter excepcional previsto no Art. 37 IX, da CF/88 e autoriza a contratação temporária para atender a necessidade temporária de excepcional interesse publico e da outras </w:t>
            </w:r>
            <w:proofErr w:type="gramStart"/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>providencias</w:t>
            </w:r>
            <w:proofErr w:type="gramEnd"/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1B19D3">
        <w:rPr>
          <w:rFonts w:ascii="Times New Roman" w:hAnsi="Times New Roman"/>
          <w:sz w:val="28"/>
          <w:szCs w:val="28"/>
        </w:rPr>
        <w:t>7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613690" w:rsidRDefault="00BF6F4B" w:rsidP="00EA659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5830FA">
        <w:rPr>
          <w:rFonts w:ascii="Times New Roman" w:hAnsi="Times New Roman"/>
          <w:sz w:val="28"/>
          <w:szCs w:val="28"/>
        </w:rPr>
        <w:t>2</w:t>
      </w:r>
      <w:r w:rsidR="001B19D3">
        <w:rPr>
          <w:rFonts w:ascii="Times New Roman" w:hAnsi="Times New Roman"/>
          <w:sz w:val="28"/>
          <w:szCs w:val="28"/>
        </w:rPr>
        <w:t>9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59E">
        <w:rPr>
          <w:b/>
          <w:bCs/>
          <w:sz w:val="23"/>
          <w:szCs w:val="23"/>
        </w:rPr>
        <w:t>“</w:t>
      </w:r>
      <w:r w:rsidR="00613690" w:rsidRPr="00613690">
        <w:rPr>
          <w:b/>
          <w:bCs/>
          <w:i/>
          <w:iCs/>
          <w:sz w:val="28"/>
          <w:szCs w:val="28"/>
        </w:rPr>
        <w:t>Declara situação de caráter excepcional previsto no Art. 37 IX, da CF/88 e autoriza a contratação temporária para atender a necessidade temporária de excepcional interesse publico e da outras providencias</w:t>
      </w:r>
      <w:r w:rsidR="00613690">
        <w:rPr>
          <w:b/>
          <w:bCs/>
          <w:i/>
          <w:iCs/>
          <w:sz w:val="28"/>
          <w:szCs w:val="28"/>
        </w:rPr>
        <w:t>.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bookmarkStart w:id="0" w:name="_GoBack"/>
      <w:bookmarkEnd w:id="0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1B19D3">
        <w:rPr>
          <w:rFonts w:ascii="Times New Roman" w:hAnsi="Times New Roman"/>
          <w:sz w:val="28"/>
          <w:szCs w:val="28"/>
        </w:rPr>
        <w:t>14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613690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DA79F9" w:rsidRDefault="000A20ED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A79F9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D62DBB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004308" w:rsidRDefault="00004308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B19D3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830FA"/>
    <w:rsid w:val="00593EDB"/>
    <w:rsid w:val="00613690"/>
    <w:rsid w:val="00626560"/>
    <w:rsid w:val="00674D07"/>
    <w:rsid w:val="00692631"/>
    <w:rsid w:val="006A632E"/>
    <w:rsid w:val="006D0425"/>
    <w:rsid w:val="007102D3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2018-05-14T19:38:00Z</cp:lastPrinted>
  <dcterms:created xsi:type="dcterms:W3CDTF">2018-05-14T19:38:00Z</dcterms:created>
  <dcterms:modified xsi:type="dcterms:W3CDTF">2018-05-14T19:38:00Z</dcterms:modified>
</cp:coreProperties>
</file>